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ADC4" w14:textId="0C53B683" w:rsidR="00BA00AB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RAYNER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d.1500)</w:t>
      </w:r>
    </w:p>
    <w:p w14:paraId="028D7A56" w14:textId="1CAFFB20" w:rsid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Ripon.</w:t>
      </w:r>
    </w:p>
    <w:p w14:paraId="2641CDF2" w14:textId="45869627" w:rsid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3B3CD2" w14:textId="16991849" w:rsid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4573C0" w14:textId="325DA110" w:rsid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Jan.1500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p136)</w:t>
      </w:r>
    </w:p>
    <w:p w14:paraId="4CF8AC64" w14:textId="57818E5B" w:rsid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Feb.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203F0EEE" w14:textId="2E2C7A15" w:rsid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44540" w14:textId="6AF1AF58" w:rsid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E0AFFD" w14:textId="3DDBF2E9" w:rsidR="00B662D7" w:rsidRPr="00B662D7" w:rsidRDefault="00B662D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July 2021</w:t>
      </w:r>
    </w:p>
    <w:sectPr w:rsidR="00B662D7" w:rsidRPr="00B662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5DF0C" w14:textId="77777777" w:rsidR="00B662D7" w:rsidRDefault="00B662D7" w:rsidP="009139A6">
      <w:r>
        <w:separator/>
      </w:r>
    </w:p>
  </w:endnote>
  <w:endnote w:type="continuationSeparator" w:id="0">
    <w:p w14:paraId="6398B6EE" w14:textId="77777777" w:rsidR="00B662D7" w:rsidRDefault="00B662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D02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6B0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BCC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842AB" w14:textId="77777777" w:rsidR="00B662D7" w:rsidRDefault="00B662D7" w:rsidP="009139A6">
      <w:r>
        <w:separator/>
      </w:r>
    </w:p>
  </w:footnote>
  <w:footnote w:type="continuationSeparator" w:id="0">
    <w:p w14:paraId="179449A1" w14:textId="77777777" w:rsidR="00B662D7" w:rsidRDefault="00B662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1B8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78D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09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2D7"/>
    <w:rsid w:val="000666E0"/>
    <w:rsid w:val="002510B7"/>
    <w:rsid w:val="005C130B"/>
    <w:rsid w:val="00826F5C"/>
    <w:rsid w:val="009139A6"/>
    <w:rsid w:val="009448BB"/>
    <w:rsid w:val="00A3176C"/>
    <w:rsid w:val="00AE65F8"/>
    <w:rsid w:val="00B662D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8B9FE"/>
  <w15:chartTrackingRefBased/>
  <w15:docId w15:val="{A7F16986-54A9-4087-9C47-BAE9A1DB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2021-07-28T07:00:00Z</dcterms:created>
  <dcterms:modified xsi:type="dcterms:W3CDTF">2021-07-28T07:03:00Z</dcterms:modified>
</cp:coreProperties>
</file>